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THRYNE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 Freeman.  He was pardoned a third of the fine by the </w:t>
      </w:r>
    </w:p>
    <w:p w:rsidR="002D65B5" w:rsidRDefault="002D65B5" w:rsidP="002D65B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Mayor and the community.  (“Exeter Freemen” p.48)</w:t>
      </w: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65B5" w:rsidRDefault="002D65B5" w:rsidP="002D6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5B5" w:rsidRDefault="002D65B5" w:rsidP="00564E3C">
      <w:pPr>
        <w:spacing w:after="0" w:line="240" w:lineRule="auto"/>
      </w:pPr>
      <w:r>
        <w:separator/>
      </w:r>
    </w:p>
  </w:endnote>
  <w:endnote w:type="continuationSeparator" w:id="0">
    <w:p w:rsidR="002D65B5" w:rsidRDefault="002D65B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65B5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5B5" w:rsidRDefault="002D65B5" w:rsidP="00564E3C">
      <w:pPr>
        <w:spacing w:after="0" w:line="240" w:lineRule="auto"/>
      </w:pPr>
      <w:r>
        <w:separator/>
      </w:r>
    </w:p>
  </w:footnote>
  <w:footnote w:type="continuationSeparator" w:id="0">
    <w:p w:rsidR="002D65B5" w:rsidRDefault="002D65B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B5"/>
    <w:rsid w:val="002D65B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D02501-F497-4CF1-A332-AA1AD2CD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2015-12-16T20:54:00Z</dcterms:created>
  <dcterms:modified xsi:type="dcterms:W3CDTF">2015-12-16T20:54:00Z</dcterms:modified>
</cp:coreProperties>
</file>